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BE6E" w14:textId="77777777" w:rsidR="00FD5668" w:rsidRDefault="00FD5668" w:rsidP="00480CD7">
      <w:pPr>
        <w:rPr>
          <w:sz w:val="22"/>
          <w:szCs w:val="28"/>
          <w:lang w:bidi="ar-SY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451136" wp14:editId="44B1F9AB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37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A3322" id="Group 36" o:spid="_x0000_s1026" style="position:absolute;margin-left:-94.25pt;margin-top:3.75pt;width:651.7pt;height:64.55pt;z-index:251659264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C3DFAC" wp14:editId="4768BF6C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15946755"/>
                          <a:chOff x="0" y="0"/>
                          <a:chExt cx="835572" cy="8261130"/>
                        </a:xfrm>
                      </wpg:grpSpPr>
                      <wps:wsp>
                        <wps:cNvPr id="40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7E417C" id="Group 39" o:spid="_x0000_s1026" style="position:absolute;margin-left:402.7pt;margin-top:-403pt;width:65.8pt;height:1255.65pt;z-index:251660288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14:paraId="774751D5" w14:textId="77777777" w:rsidR="00FD5668" w:rsidRDefault="00FD5668" w:rsidP="00FD5668"/>
    <w:p w14:paraId="061B615A" w14:textId="77777777" w:rsidR="00FD5668" w:rsidRDefault="00FD5668" w:rsidP="00FD5668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884687B" wp14:editId="2AA8ECC9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266DF" id="Rectangle 86" o:spid="_x0000_s1026" style="position:absolute;margin-left:0;margin-top:20.7pt;width:502.1pt;height:622.35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14:paraId="63726EAB" w14:textId="77777777" w:rsidR="00FD5668" w:rsidRDefault="00FD5668" w:rsidP="00FD5668"/>
    <w:p w14:paraId="380C8012" w14:textId="77777777" w:rsidR="00FD5668" w:rsidRDefault="00FD5668" w:rsidP="00FD5668">
      <w:pPr>
        <w:rPr>
          <w:rtl/>
        </w:rPr>
      </w:pPr>
    </w:p>
    <w:p w14:paraId="529A063C" w14:textId="77777777" w:rsidR="00FD5668" w:rsidRDefault="00FD5668" w:rsidP="00FD5668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D90940B" wp14:editId="1E8C263E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4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CB4462" w14:textId="77777777" w:rsidR="00FD5668" w:rsidRDefault="00FD5668" w:rsidP="00FD5668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48C71" w14:textId="77777777" w:rsidR="00FD5668" w:rsidRDefault="00FD5668" w:rsidP="00FD5668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 w:rsidRPr="00A964BD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تطوير القيادة الإدارية وتخطيط التعاقب القيادي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90940B" id="Group 42" o:spid="_x0000_s1026" style="position:absolute;left:0;text-align:left;margin-left:-58.8pt;margin-top:138.3pt;width:447.15pt;height:234.25pt;z-index:251662336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61CB4462" w14:textId="77777777" w:rsidR="00FD5668" w:rsidRDefault="00FD5668" w:rsidP="00FD5668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استمارة التقييم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20048C71" w14:textId="77777777" w:rsidR="00FD5668" w:rsidRDefault="00FD5668" w:rsidP="00FD5668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 w:rsidRPr="00A964BD"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تطوير القيادة الإدارية وتخطيط التعاقب القيادي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79EE0183" w14:textId="77777777" w:rsidR="00FD5668" w:rsidRDefault="00FD5668" w:rsidP="00FD5668">
      <w:pPr>
        <w:rPr>
          <w:rtl/>
        </w:rPr>
      </w:pPr>
    </w:p>
    <w:p w14:paraId="3ABCF700" w14:textId="77777777" w:rsidR="00FD5668" w:rsidRDefault="00FD5668" w:rsidP="00FD5668">
      <w:pPr>
        <w:rPr>
          <w:rtl/>
        </w:rPr>
      </w:pPr>
    </w:p>
    <w:p w14:paraId="7E5C90F0" w14:textId="77777777" w:rsidR="00FD5668" w:rsidRDefault="00FD5668" w:rsidP="00FD5668">
      <w:pPr>
        <w:rPr>
          <w:rtl/>
        </w:rPr>
      </w:pPr>
    </w:p>
    <w:p w14:paraId="40315481" w14:textId="77777777" w:rsidR="00FD5668" w:rsidRDefault="00FD5668" w:rsidP="00FD5668">
      <w:pPr>
        <w:rPr>
          <w:rtl/>
        </w:rPr>
      </w:pPr>
    </w:p>
    <w:p w14:paraId="3F83A285" w14:textId="77777777" w:rsidR="00FD5668" w:rsidRDefault="00FD5668" w:rsidP="00FD5668">
      <w:pPr>
        <w:rPr>
          <w:rtl/>
        </w:rPr>
      </w:pPr>
    </w:p>
    <w:p w14:paraId="37FE90FF" w14:textId="77777777" w:rsidR="00FD5668" w:rsidRDefault="00FD5668" w:rsidP="00FD5668">
      <w:pPr>
        <w:rPr>
          <w:rtl/>
        </w:rPr>
      </w:pPr>
    </w:p>
    <w:p w14:paraId="3C0D67D2" w14:textId="77777777" w:rsidR="00FD5668" w:rsidRDefault="00FD5668" w:rsidP="00FD5668">
      <w:pPr>
        <w:rPr>
          <w:rtl/>
        </w:rPr>
      </w:pPr>
    </w:p>
    <w:p w14:paraId="6954AD51" w14:textId="07319649" w:rsidR="00FD5668" w:rsidRDefault="00FD5668" w:rsidP="00FD5668">
      <w:pPr>
        <w:tabs>
          <w:tab w:val="left" w:pos="3171"/>
        </w:tabs>
        <w:rPr>
          <w:noProof/>
          <w:sz w:val="22"/>
          <w:szCs w:val="28"/>
          <w:rtl/>
        </w:rPr>
      </w:pPr>
    </w:p>
    <w:p w14:paraId="7089E7F2" w14:textId="77777777" w:rsidR="00F53D08" w:rsidRPr="00F53D08" w:rsidRDefault="00FD5668" w:rsidP="00FD5668">
      <w:pPr>
        <w:tabs>
          <w:tab w:val="left" w:pos="3171"/>
        </w:tabs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8BFEB0" wp14:editId="3BB68727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8470"/>
                          <a:chOff x="0" y="0"/>
                          <a:chExt cx="8276896" cy="819806"/>
                        </a:xfrm>
                      </wpg:grpSpPr>
                      <wps:wsp>
                        <wps:cNvPr id="46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189F16" id="Group 45" o:spid="_x0000_s1026" style="position:absolute;margin-left:-92.85pt;margin-top:244.75pt;width:651.7pt;height:36.15pt;z-index:251664384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</w:p>
    <w:p w14:paraId="759421DA" w14:textId="77777777"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14:paraId="4EE39A9C" w14:textId="77777777" w:rsidR="001E1BF1" w:rsidRPr="00605EF0" w:rsidRDefault="001E1BF1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lastRenderedPageBreak/>
        <w:t>نموذج تقييم الدورة</w:t>
      </w:r>
    </w:p>
    <w:p w14:paraId="0CAF3A9A" w14:textId="77777777"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المحاضر: ............................</w:t>
      </w:r>
    </w:p>
    <w:p w14:paraId="3967D6F3" w14:textId="77777777"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14:paraId="5FADFA2C" w14:textId="77777777"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معبئ التقييم (اختياري): ............................</w:t>
      </w:r>
    </w:p>
    <w:p w14:paraId="30635848" w14:textId="77777777"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6E3E8404" w14:textId="77777777"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1-ضعيف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 xml:space="preserve">2-مقبول  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3-جيد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4 -جيد جدا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14:paraId="233F0C51" w14:textId="77777777" w:rsidTr="001E1BF1">
        <w:tc>
          <w:tcPr>
            <w:tcW w:w="714" w:type="pct"/>
            <w:shd w:val="clear" w:color="auto" w:fill="auto"/>
            <w:vAlign w:val="center"/>
          </w:tcPr>
          <w:p w14:paraId="6F5B80B1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14:paraId="2464EE3A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14:paraId="4F13FE83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14:paraId="4D17C074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0C525D3F" w14:textId="77777777" w:rsidTr="001E1BF1">
        <w:tc>
          <w:tcPr>
            <w:tcW w:w="714" w:type="pct"/>
            <w:shd w:val="clear" w:color="auto" w:fill="auto"/>
            <w:vAlign w:val="center"/>
          </w:tcPr>
          <w:p w14:paraId="44C841AA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14:paraId="518BE01D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7E218BB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67F96A0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66668A0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06CB154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37FCF92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EEE056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E3A38B5" w14:textId="77777777" w:rsidTr="001E1BF1">
        <w:tc>
          <w:tcPr>
            <w:tcW w:w="714" w:type="pct"/>
            <w:shd w:val="clear" w:color="auto" w:fill="auto"/>
            <w:vAlign w:val="center"/>
          </w:tcPr>
          <w:p w14:paraId="4ECFF41B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14:paraId="1AD48ED2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6777CE0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7A28B8A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074139D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6C5485C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019C341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60878E0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B5F9DE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6402D4EB" w14:textId="77777777" w:rsidTr="001E1BF1">
        <w:tc>
          <w:tcPr>
            <w:tcW w:w="714" w:type="pct"/>
            <w:shd w:val="clear" w:color="auto" w:fill="auto"/>
            <w:vAlign w:val="center"/>
          </w:tcPr>
          <w:p w14:paraId="0A9E46A8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14:paraId="750958C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029F712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39C5D60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75B11FC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271D774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3075B20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2E3BFBE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E3BB7B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5BAF307C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14:paraId="27363CDD" w14:textId="77777777" w:rsidTr="001E1BF1">
        <w:tc>
          <w:tcPr>
            <w:tcW w:w="714" w:type="pct"/>
            <w:shd w:val="clear" w:color="auto" w:fill="auto"/>
            <w:vAlign w:val="center"/>
          </w:tcPr>
          <w:p w14:paraId="6AE3DB36" w14:textId="77777777"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425DA279" w14:textId="77777777"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1D2EDF8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2A4273F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5267CBD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730382F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68C34C3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274FACC7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36A41D1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50FDE50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37485BA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6DF0867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3F63153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731A93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68D2EDC8" w14:textId="77777777" w:rsidTr="001E1BF1">
        <w:tc>
          <w:tcPr>
            <w:tcW w:w="714" w:type="pct"/>
            <w:shd w:val="clear" w:color="auto" w:fill="auto"/>
            <w:vAlign w:val="center"/>
          </w:tcPr>
          <w:p w14:paraId="66C9AA7F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14:paraId="619EBD8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21D9B36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37C3EAE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721694A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6750A4A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1BC87A8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7512205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36F1DB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7EF913BA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3476D35D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4D9755F3" w14:textId="77777777" w:rsidR="001E1BF1" w:rsidRPr="00605EF0" w:rsidRDefault="001E1BF1" w:rsidP="001E1BF1">
      <w:pPr>
        <w:jc w:val="center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14" w:history="1">
        <w:r w:rsidRPr="00605EF0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14:paraId="41C929D6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14:paraId="5D56D96C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67DFE68A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14:paraId="139C21F7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14:paraId="67CFAE6F" w14:textId="5A06EEDE" w:rsidR="001E1BF1" w:rsidRPr="00396038" w:rsidRDefault="00480CD7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15" w:history="1">
        <w:r w:rsidR="001E1BF1" w:rsidRPr="00480CD7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480CD7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480CD7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480CD7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480CD7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14:paraId="1997CBE5" w14:textId="77777777" w:rsidTr="001E1BF1">
        <w:tc>
          <w:tcPr>
            <w:tcW w:w="2470" w:type="pct"/>
            <w:shd w:val="clear" w:color="auto" w:fill="auto"/>
          </w:tcPr>
          <w:p w14:paraId="2563D0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015151E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27C0090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0D26F98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B40A1C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698B21A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77A11BC7" w14:textId="77777777" w:rsidTr="001E1BF1">
        <w:tc>
          <w:tcPr>
            <w:tcW w:w="2470" w:type="pct"/>
            <w:shd w:val="clear" w:color="auto" w:fill="auto"/>
          </w:tcPr>
          <w:p w14:paraId="6F75CA7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14E5DD0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515D114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7A6C084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1D85D2C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14:paraId="31F3C7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14:paraId="7029193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73BA243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470CDB0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533A7AA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580F30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EF70AA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660D00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B1AA10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707C087A" w14:textId="77777777" w:rsidTr="001E1BF1">
        <w:trPr>
          <w:trHeight w:val="310"/>
        </w:trPr>
        <w:tc>
          <w:tcPr>
            <w:tcW w:w="2470" w:type="pct"/>
            <w:shd w:val="clear" w:color="auto" w:fill="auto"/>
          </w:tcPr>
          <w:p w14:paraId="7AB39A0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5727E3D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05B9F7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601909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513D9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258EC08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A003D22" w14:textId="77777777" w:rsidTr="001E1BF1">
        <w:tc>
          <w:tcPr>
            <w:tcW w:w="2470" w:type="pct"/>
            <w:shd w:val="clear" w:color="auto" w:fill="auto"/>
          </w:tcPr>
          <w:p w14:paraId="615E14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714826BD" w14:textId="77777777"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78030A9B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27BAD68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5C469A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B172F5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63803BD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9840D5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4166BA63" w14:textId="77777777" w:rsidTr="001E1BF1">
        <w:tc>
          <w:tcPr>
            <w:tcW w:w="2470" w:type="pct"/>
            <w:shd w:val="clear" w:color="auto" w:fill="auto"/>
          </w:tcPr>
          <w:p w14:paraId="2636379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08FF677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930D7E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1D7C86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E30118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151E2B1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236A9E1F" w14:textId="77777777" w:rsidTr="001E1BF1">
        <w:tc>
          <w:tcPr>
            <w:tcW w:w="2470" w:type="pct"/>
            <w:shd w:val="clear" w:color="auto" w:fill="auto"/>
          </w:tcPr>
          <w:p w14:paraId="1D093CF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067375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167F6AB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312E177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0463AE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14E2B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EF30B5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D063D4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7E060DFA" w14:textId="77777777" w:rsidTr="001E1BF1">
        <w:tc>
          <w:tcPr>
            <w:tcW w:w="2470" w:type="pct"/>
            <w:shd w:val="clear" w:color="auto" w:fill="auto"/>
          </w:tcPr>
          <w:p w14:paraId="4C40DB8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6F31F8A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B1DAE4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CB3EB3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D53FFA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2A82FB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79D00F7" w14:textId="77777777" w:rsidTr="001E1BF1">
        <w:tc>
          <w:tcPr>
            <w:tcW w:w="2470" w:type="pct"/>
            <w:shd w:val="clear" w:color="auto" w:fill="auto"/>
          </w:tcPr>
          <w:p w14:paraId="495319D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14134E3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43AC1FD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3D4D899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2A438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511B4D9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F7DAE0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3389C6D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6D3AD0AE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046491F5" w14:textId="77777777" w:rsidR="001E1BF1" w:rsidRPr="005D1DC7" w:rsidRDefault="001E1BF1" w:rsidP="005D1DC7">
      <w:pPr>
        <w:rPr>
          <w:rFonts w:ascii="Adobe Arabic" w:hAnsi="Adobe Arabic" w:cs="Adobe Arabic"/>
          <w:b/>
          <w:bCs/>
          <w:color w:val="0563C1" w:themeColor="hyperlink"/>
          <w:sz w:val="42"/>
          <w:szCs w:val="42"/>
          <w:u w:val="single"/>
          <w:lang w:bidi="ar-EG"/>
        </w:rPr>
      </w:pPr>
      <w:hyperlink r:id="rId16" w:history="1">
        <w:r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5D1DC7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14:paraId="21402977" w14:textId="77777777" w:rsidR="001E1BF1" w:rsidRPr="001E1BF1" w:rsidRDefault="001E1BF1" w:rsidP="00605EF0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5837C51" w14:textId="77777777" w:rsidR="00301274" w:rsidRPr="005D1DC7" w:rsidRDefault="001E1BF1" w:rsidP="005D1DC7">
      <w:pPr>
        <w:spacing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301274" w:rsidRPr="005D1DC7" w:rsidSect="000F243F">
      <w:headerReference w:type="default" r:id="rId17"/>
      <w:footerReference w:type="default" r:id="rId18"/>
      <w:footerReference w:type="first" r:id="rId19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E497" w14:textId="77777777" w:rsidR="00760EFE" w:rsidRDefault="00760EFE" w:rsidP="00F53D08">
      <w:pPr>
        <w:spacing w:line="240" w:lineRule="auto"/>
      </w:pPr>
      <w:r>
        <w:separator/>
      </w:r>
    </w:p>
  </w:endnote>
  <w:endnote w:type="continuationSeparator" w:id="0">
    <w:p w14:paraId="33CE00F0" w14:textId="77777777" w:rsidR="00760EFE" w:rsidRDefault="00760EFE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E52A" w14:textId="77777777" w:rsidR="00721BE9" w:rsidRDefault="00721BE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BAA9E" w14:textId="77777777" w:rsidR="00721BE9" w:rsidRDefault="00721BE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3F965" w14:textId="77777777" w:rsidR="000F243F" w:rsidRPr="000F243F" w:rsidRDefault="000F243F">
        <w:pPr>
          <w:pStyle w:val="a4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2B8D16BF" wp14:editId="5EAE55E2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10EF823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14:paraId="72D36FBB" w14:textId="77777777" w:rsidR="001E1BF1" w:rsidRPr="000F243F" w:rsidRDefault="001E1BF1" w:rsidP="000F243F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E4A8F" w14:textId="514023D7" w:rsidR="000F243F" w:rsidRPr="000F243F" w:rsidRDefault="00721BE9">
    <w:pPr>
      <w:pStyle w:val="a4"/>
      <w:jc w:val="center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83680" behindDoc="0" locked="0" layoutInCell="1" allowOverlap="1" wp14:anchorId="6AD5A9F5" wp14:editId="7C30DB7A">
              <wp:simplePos x="0" y="0"/>
              <wp:positionH relativeFrom="column">
                <wp:posOffset>5612130</wp:posOffset>
              </wp:positionH>
              <wp:positionV relativeFrom="paragraph">
                <wp:posOffset>16205</wp:posOffset>
              </wp:positionV>
              <wp:extent cx="13239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74CE7" w14:textId="77777777" w:rsidR="00721BE9" w:rsidRPr="00721BE9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721BE9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5A9F5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31" type="#_x0000_t202" style="position:absolute;left:0;text-align:left;margin-left:441.9pt;margin-top:1.3pt;width:104.25pt;height:24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" filled="f" stroked="f" strokeweight=".5pt">
              <v:textbox>
                <w:txbxContent>
                  <w:p w14:paraId="17574CE7" w14:textId="77777777" w:rsidR="00721BE9" w:rsidRPr="00721BE9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721BE9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907584" behindDoc="0" locked="0" layoutInCell="1" allowOverlap="1" wp14:anchorId="1339B5FD" wp14:editId="42EF4C2A">
              <wp:simplePos x="0" y="0"/>
              <wp:positionH relativeFrom="column">
                <wp:posOffset>-205105</wp:posOffset>
              </wp:positionH>
              <wp:positionV relativeFrom="page">
                <wp:posOffset>10130460</wp:posOffset>
              </wp:positionV>
              <wp:extent cx="13779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60062D" w14:textId="77777777" w:rsidR="00721BE9" w:rsidRPr="007C020A" w:rsidRDefault="00721BE9" w:rsidP="00721BE9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39B5FD" id="مستطيل 2" o:spid="_x0000_s1032" style="position:absolute;left:0;text-align:left;margin-left:-16.15pt;margin-top:797.65pt;width:108.5pt;height:22.2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" filled="f" stroked="f" strokeweight="1pt">
              <v:textbox>
                <w:txbxContent>
                  <w:p w14:paraId="7F60062D" w14:textId="77777777" w:rsidR="00721BE9" w:rsidRPr="007C020A" w:rsidRDefault="00721BE9" w:rsidP="00721BE9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220C53"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533824" behindDoc="1" locked="0" layoutInCell="1" allowOverlap="1" wp14:anchorId="3DE17581" wp14:editId="2F76A64B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817D35" id="Group 26" o:spid="_x0000_s1026" style="position:absolute;margin-left:-43.9pt;margin-top:-4.4pt;width:611.1pt;height:32.3pt;z-index:-2517826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">
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" fillcolor="#c1d4d9" stroked="f" strokeweight="1pt"/>
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12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jA1fwg+Qq38AAAD//wMAUEsBAi0AFAAGAAgAAAAhANvh9svuAAAAhQEAABMAAAAAAAAAAAAAAAAA&#10;AAAAAFtDb250ZW50X1R5cGVzXS54bWxQSwECLQAUAAYACAAAACEAWvQsW78AAAAVAQAACwAAAAAA&#10;AAAAAAAAAAAfAQAAX3JlbHMvLnJlbHNQSwECLQAUAAYACAAAACEAMJO9dsAAAADbAAAADwAAAAAA&#10;AAAAAAAAAAAHAgAAZHJzL2Rvd25yZXYueG1sUEsFBgAAAAADAAMAtwAAAPQC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5D1DC7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14:paraId="0DAF4990" w14:textId="51253957" w:rsidR="008B6F2C" w:rsidRPr="000F243F" w:rsidRDefault="00721BE9" w:rsidP="000F243F">
    <w:pPr>
      <w:pStyle w:val="a4"/>
      <w:rPr>
        <w:szCs w:val="28"/>
        <w:rtl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F4D343" wp14:editId="0A16555D">
              <wp:simplePos x="0" y="0"/>
              <wp:positionH relativeFrom="column">
                <wp:posOffset>2098675</wp:posOffset>
              </wp:positionH>
              <wp:positionV relativeFrom="paragraph">
                <wp:posOffset>241630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50B6F3" w14:textId="77777777" w:rsidR="00721BE9" w:rsidRPr="00DC31A5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687705B" w14:textId="77777777" w:rsidR="00721BE9" w:rsidRPr="00DC31A5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64EE11FF" w14:textId="77777777" w:rsidR="00721BE9" w:rsidRPr="00DC31A5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C3553A8" w14:textId="77777777" w:rsidR="00721BE9" w:rsidRPr="00DC31A5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44D71CB6" w14:textId="77777777" w:rsidR="00721BE9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0B75534D" w14:textId="77777777" w:rsidR="00721BE9" w:rsidRPr="00DC31A5" w:rsidRDefault="00721BE9" w:rsidP="00721B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F4D343" id="مستطيل 38" o:spid="_x0000_s1033" style="position:absolute;left:0;text-align:left;margin-left:165.25pt;margin-top:19.05pt;width:186.95pt;height:110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e2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" filled="f" stroked="f" strokeweight="1pt">
              <v:textbox>
                <w:txbxContent>
                  <w:p w14:paraId="3F50B6F3" w14:textId="77777777" w:rsidR="00721BE9" w:rsidRPr="00DC31A5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687705B" w14:textId="77777777" w:rsidR="00721BE9" w:rsidRPr="00DC31A5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64EE11FF" w14:textId="77777777" w:rsidR="00721BE9" w:rsidRPr="00DC31A5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C3553A8" w14:textId="77777777" w:rsidR="00721BE9" w:rsidRPr="00DC31A5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44D71CB6" w14:textId="77777777" w:rsidR="00721BE9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0B75534D" w14:textId="77777777" w:rsidR="00721BE9" w:rsidRPr="00DC31A5" w:rsidRDefault="00721BE9" w:rsidP="00721B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BE01E" w14:textId="77777777" w:rsidR="000F243F" w:rsidRPr="000F243F" w:rsidRDefault="00220C53">
        <w:pPr>
          <w:pStyle w:val="a4"/>
          <w:jc w:val="center"/>
          <w:rPr>
            <w:color w:val="FFFFFF" w:themeColor="background1"/>
          </w:rPr>
        </w:pPr>
        <w:r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0E18A056" wp14:editId="61CBC82D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0C32AAF" id="Group 17" o:spid="_x0000_s1026" style="position:absolute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5D1DC7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14:paraId="5321B284" w14:textId="77777777" w:rsidR="000F243F" w:rsidRPr="000F243F" w:rsidRDefault="000F243F" w:rsidP="000F243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8043" w14:textId="77777777" w:rsidR="00760EFE" w:rsidRDefault="00760EFE" w:rsidP="00F53D08">
      <w:pPr>
        <w:spacing w:line="240" w:lineRule="auto"/>
      </w:pPr>
      <w:r>
        <w:separator/>
      </w:r>
    </w:p>
  </w:footnote>
  <w:footnote w:type="continuationSeparator" w:id="0">
    <w:p w14:paraId="5824B35D" w14:textId="77777777" w:rsidR="00760EFE" w:rsidRDefault="00760EFE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D477" w14:textId="77777777" w:rsidR="00721BE9" w:rsidRDefault="00721B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C73A" w14:textId="77777777" w:rsidR="00721BE9" w:rsidRDefault="00721B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57B6" w14:textId="77777777" w:rsidR="001E1BF1" w:rsidRPr="00902465" w:rsidRDefault="00220C53" w:rsidP="001E1BF1">
    <w:pPr>
      <w:pStyle w:val="a3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5C327E76" wp14:editId="182A5860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A84434" w14:textId="77777777" w:rsidR="00220C53" w:rsidRPr="008E7A9C" w:rsidRDefault="00FD5668" w:rsidP="00220C53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FD5668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تطوير القيادة الإدارية وتخطيط التعاقب القيادي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</w:t>
                          </w:r>
                          <w:r w:rsidR="00220C53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–</w:t>
                          </w:r>
                          <w:r w:rsidR="00220C53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327E76"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50A84434" w14:textId="77777777" w:rsidR="00220C53" w:rsidRPr="008E7A9C" w:rsidRDefault="00FD5668" w:rsidP="00220C53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FD5668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تطوير القيادة الإدارية وتخطيط التعاقب القيادي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</w:t>
                    </w:r>
                    <w:r w:rsidR="00220C53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–</w:t>
                    </w:r>
                    <w:r w:rsidR="00220C53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6694BCE7" w14:textId="77777777" w:rsidR="001E1BF1" w:rsidRDefault="001E1BF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2B6E" w14:textId="77777777" w:rsidR="00301274" w:rsidRPr="00902465" w:rsidRDefault="00220C53" w:rsidP="00301274">
    <w:pPr>
      <w:pStyle w:val="a3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121974A" wp14:editId="60B5EA11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BD91509" w14:textId="77777777" w:rsidR="008E7A9C" w:rsidRPr="008E7A9C" w:rsidRDefault="00FD5668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FD5668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تطوير القيادة الإدارية وتخطيط التعاقب القيادي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14:paraId="6208E74A" w14:textId="77777777"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121974A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4BD91509" w14:textId="77777777" w:rsidR="008E7A9C" w:rsidRPr="008E7A9C" w:rsidRDefault="00FD5668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FD5668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تطوير القيادة الإدارية وتخطيط التعاقب القيادي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6208E74A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68F6EE21" w14:textId="77777777" w:rsidR="008B6F2C" w:rsidRDefault="008B6F2C" w:rsidP="00B97BC4">
    <w:pPr>
      <w:pStyle w:val="a3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9.75pt;height:374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1963215">
    <w:abstractNumId w:val="27"/>
  </w:num>
  <w:num w:numId="2" w16cid:durableId="905149546">
    <w:abstractNumId w:val="13"/>
  </w:num>
  <w:num w:numId="3" w16cid:durableId="223102469">
    <w:abstractNumId w:val="14"/>
  </w:num>
  <w:num w:numId="4" w16cid:durableId="864363319">
    <w:abstractNumId w:val="23"/>
  </w:num>
  <w:num w:numId="5" w16cid:durableId="963851540">
    <w:abstractNumId w:val="2"/>
  </w:num>
  <w:num w:numId="6" w16cid:durableId="1455755586">
    <w:abstractNumId w:val="1"/>
  </w:num>
  <w:num w:numId="7" w16cid:durableId="433983126">
    <w:abstractNumId w:val="10"/>
  </w:num>
  <w:num w:numId="8" w16cid:durableId="394940464">
    <w:abstractNumId w:val="22"/>
  </w:num>
  <w:num w:numId="9" w16cid:durableId="369305269">
    <w:abstractNumId w:val="18"/>
  </w:num>
  <w:num w:numId="10" w16cid:durableId="2117943591">
    <w:abstractNumId w:val="26"/>
  </w:num>
  <w:num w:numId="11" w16cid:durableId="1761828486">
    <w:abstractNumId w:val="16"/>
  </w:num>
  <w:num w:numId="12" w16cid:durableId="1242182453">
    <w:abstractNumId w:val="30"/>
  </w:num>
  <w:num w:numId="13" w16cid:durableId="1768378865">
    <w:abstractNumId w:val="7"/>
  </w:num>
  <w:num w:numId="14" w16cid:durableId="1411927524">
    <w:abstractNumId w:val="9"/>
  </w:num>
  <w:num w:numId="15" w16cid:durableId="1494491876">
    <w:abstractNumId w:val="5"/>
  </w:num>
  <w:num w:numId="16" w16cid:durableId="1771389292">
    <w:abstractNumId w:val="21"/>
  </w:num>
  <w:num w:numId="17" w16cid:durableId="1108698710">
    <w:abstractNumId w:val="24"/>
  </w:num>
  <w:num w:numId="18" w16cid:durableId="1063601083">
    <w:abstractNumId w:val="0"/>
  </w:num>
  <w:num w:numId="19" w16cid:durableId="211038415">
    <w:abstractNumId w:val="17"/>
  </w:num>
  <w:num w:numId="20" w16cid:durableId="725638819">
    <w:abstractNumId w:val="28"/>
  </w:num>
  <w:num w:numId="21" w16cid:durableId="508329912">
    <w:abstractNumId w:val="12"/>
  </w:num>
  <w:num w:numId="22" w16cid:durableId="2146242077">
    <w:abstractNumId w:val="6"/>
  </w:num>
  <w:num w:numId="23" w16cid:durableId="1889028597">
    <w:abstractNumId w:val="19"/>
  </w:num>
  <w:num w:numId="24" w16cid:durableId="945650199">
    <w:abstractNumId w:val="15"/>
  </w:num>
  <w:num w:numId="25" w16cid:durableId="117266049">
    <w:abstractNumId w:val="8"/>
  </w:num>
  <w:num w:numId="26" w16cid:durableId="340819076">
    <w:abstractNumId w:val="25"/>
  </w:num>
  <w:num w:numId="27" w16cid:durableId="1343821369">
    <w:abstractNumId w:val="3"/>
  </w:num>
  <w:num w:numId="28" w16cid:durableId="570970769">
    <w:abstractNumId w:val="20"/>
  </w:num>
  <w:num w:numId="29" w16cid:durableId="325090093">
    <w:abstractNumId w:val="29"/>
  </w:num>
  <w:num w:numId="30" w16cid:durableId="1010839617">
    <w:abstractNumId w:val="11"/>
  </w:num>
  <w:num w:numId="31" w16cid:durableId="1364789302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gutterAtTop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668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80CD7"/>
    <w:rsid w:val="004A0F3E"/>
    <w:rsid w:val="004A67FC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08D1"/>
    <w:rsid w:val="00555065"/>
    <w:rsid w:val="005553F8"/>
    <w:rsid w:val="005570F6"/>
    <w:rsid w:val="005623C7"/>
    <w:rsid w:val="00567F02"/>
    <w:rsid w:val="0057074D"/>
    <w:rsid w:val="005A14EB"/>
    <w:rsid w:val="005B19EA"/>
    <w:rsid w:val="005B20FB"/>
    <w:rsid w:val="005B394D"/>
    <w:rsid w:val="005B6BA6"/>
    <w:rsid w:val="005D1DC7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70718C"/>
    <w:rsid w:val="00721BE9"/>
    <w:rsid w:val="00760EFE"/>
    <w:rsid w:val="00774F12"/>
    <w:rsid w:val="00781E0F"/>
    <w:rsid w:val="007900DD"/>
    <w:rsid w:val="007A53CC"/>
    <w:rsid w:val="007B5069"/>
    <w:rsid w:val="007C1E73"/>
    <w:rsid w:val="007D45C4"/>
    <w:rsid w:val="007E321C"/>
    <w:rsid w:val="007F2463"/>
    <w:rsid w:val="007F4B8E"/>
    <w:rsid w:val="00804605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B6F2C"/>
    <w:rsid w:val="008D06BD"/>
    <w:rsid w:val="008D6825"/>
    <w:rsid w:val="008E1DA5"/>
    <w:rsid w:val="008E3919"/>
    <w:rsid w:val="008E4788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C4B17"/>
    <w:rsid w:val="00BE3CCA"/>
    <w:rsid w:val="00C02D67"/>
    <w:rsid w:val="00C13BE5"/>
    <w:rsid w:val="00C270E4"/>
    <w:rsid w:val="00C75D46"/>
    <w:rsid w:val="00C769E5"/>
    <w:rsid w:val="00C933EC"/>
    <w:rsid w:val="00CB3248"/>
    <w:rsid w:val="00CB5C5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B7681"/>
    <w:rsid w:val="00EC0F6F"/>
    <w:rsid w:val="00EC72AC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D566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81C06"/>
  <w15:docId w15:val="{C8FA8CBD-97A0-4769-B488-79A99D5A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480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wliatraining.com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07ED1CD-A541-4D9D-A064-F8BAF69F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3</TotalTime>
  <Pages>5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Dawlia Training</cp:lastModifiedBy>
  <cp:revision>5</cp:revision>
  <cp:lastPrinted>2022-03-26T18:07:00Z</cp:lastPrinted>
  <dcterms:created xsi:type="dcterms:W3CDTF">2022-11-20T22:21:00Z</dcterms:created>
  <dcterms:modified xsi:type="dcterms:W3CDTF">2026-06-14T07:57:00Z</dcterms:modified>
</cp:coreProperties>
</file>